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173" w:rsidRDefault="00F01173" w:rsidP="00F011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GOLDSMYTH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:rsidR="00F01173" w:rsidRDefault="00F01173" w:rsidP="00F011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1173" w:rsidRDefault="00F01173" w:rsidP="00F011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C0BF5" w:rsidRPr="002C0BF5" w:rsidRDefault="002C0BF5" w:rsidP="002C0BF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C0BF5">
        <w:rPr>
          <w:rFonts w:ascii="Times New Roman" w:hAnsi="Times New Roman" w:cs="Times New Roman"/>
          <w:sz w:val="24"/>
          <w:szCs w:val="24"/>
        </w:rPr>
        <w:t xml:space="preserve">  8 Oct.1433</w:t>
      </w:r>
      <w:r w:rsidRPr="002C0BF5">
        <w:rPr>
          <w:rFonts w:ascii="Times New Roman" w:hAnsi="Times New Roman" w:cs="Times New Roman"/>
          <w:sz w:val="24"/>
          <w:szCs w:val="24"/>
        </w:rPr>
        <w:tab/>
        <w:t>He was a juror on the inquisition post mortem held in Shaftesbury,</w:t>
      </w:r>
    </w:p>
    <w:p w:rsidR="002C0BF5" w:rsidRPr="002C0BF5" w:rsidRDefault="002C0BF5" w:rsidP="002C0BF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C0BF5">
        <w:rPr>
          <w:rFonts w:ascii="Times New Roman" w:hAnsi="Times New Roman" w:cs="Times New Roman"/>
          <w:sz w:val="24"/>
          <w:szCs w:val="24"/>
        </w:rPr>
        <w:tab/>
      </w:r>
      <w:r w:rsidRPr="002C0BF5">
        <w:rPr>
          <w:rFonts w:ascii="Times New Roman" w:hAnsi="Times New Roman" w:cs="Times New Roman"/>
          <w:sz w:val="24"/>
          <w:szCs w:val="24"/>
        </w:rPr>
        <w:tab/>
        <w:t xml:space="preserve">Dorset, into land of the late Agnes </w:t>
      </w:r>
      <w:proofErr w:type="spellStart"/>
      <w:r w:rsidRPr="002C0BF5">
        <w:rPr>
          <w:rFonts w:ascii="Times New Roman" w:hAnsi="Times New Roman" w:cs="Times New Roman"/>
          <w:sz w:val="24"/>
          <w:szCs w:val="24"/>
        </w:rPr>
        <w:t>Payn</w:t>
      </w:r>
      <w:proofErr w:type="spellEnd"/>
      <w:r w:rsidRPr="002C0BF5">
        <w:rPr>
          <w:rFonts w:ascii="Times New Roman" w:hAnsi="Times New Roman" w:cs="Times New Roman"/>
          <w:sz w:val="24"/>
          <w:szCs w:val="24"/>
        </w:rPr>
        <w:t>(q.v.).</w:t>
      </w:r>
    </w:p>
    <w:p w:rsidR="002C0BF5" w:rsidRPr="002C0BF5" w:rsidRDefault="002C0BF5" w:rsidP="002C0BF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C0BF5">
        <w:rPr>
          <w:rFonts w:ascii="Times New Roman" w:hAnsi="Times New Roman" w:cs="Times New Roman"/>
          <w:sz w:val="24"/>
          <w:szCs w:val="24"/>
        </w:rPr>
        <w:tab/>
      </w:r>
      <w:r w:rsidRPr="002C0BF5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2C0BF5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2C0B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0BF5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2C0BF5">
        <w:rPr>
          <w:rFonts w:ascii="Times New Roman" w:hAnsi="Times New Roman" w:cs="Times New Roman"/>
          <w:sz w:val="24"/>
          <w:szCs w:val="24"/>
        </w:rPr>
        <w:t xml:space="preserve">  24-205)</w:t>
      </w:r>
    </w:p>
    <w:p w:rsidR="00F01173" w:rsidRDefault="00F01173" w:rsidP="00F011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Mar.1434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Shaftesbury, Dorset,</w:t>
      </w:r>
    </w:p>
    <w:p w:rsidR="00F01173" w:rsidRDefault="00F01173" w:rsidP="00F011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Erdyngton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F01173" w:rsidRDefault="00F01173" w:rsidP="00F011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24-181)</w:t>
      </w:r>
    </w:p>
    <w:p w:rsidR="00F01173" w:rsidRDefault="00F01173" w:rsidP="00F011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1173" w:rsidRDefault="00F01173" w:rsidP="00F011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Default="00F01173" w:rsidP="00F011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April 2016</w:t>
      </w:r>
    </w:p>
    <w:p w:rsidR="002C0BF5" w:rsidRPr="00F01173" w:rsidRDefault="002C0BF5" w:rsidP="00F011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December 2016</w:t>
      </w:r>
      <w:bookmarkStart w:id="0" w:name="_GoBack"/>
      <w:bookmarkEnd w:id="0"/>
    </w:p>
    <w:sectPr w:rsidR="002C0BF5" w:rsidRPr="00F0117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1173" w:rsidRDefault="00F01173" w:rsidP="00E71FC3">
      <w:pPr>
        <w:spacing w:after="0" w:line="240" w:lineRule="auto"/>
      </w:pPr>
      <w:r>
        <w:separator/>
      </w:r>
    </w:p>
  </w:endnote>
  <w:endnote w:type="continuationSeparator" w:id="0">
    <w:p w:rsidR="00F01173" w:rsidRDefault="00F0117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1173" w:rsidRDefault="00F01173" w:rsidP="00E71FC3">
      <w:pPr>
        <w:spacing w:after="0" w:line="240" w:lineRule="auto"/>
      </w:pPr>
      <w:r>
        <w:separator/>
      </w:r>
    </w:p>
  </w:footnote>
  <w:footnote w:type="continuationSeparator" w:id="0">
    <w:p w:rsidR="00F01173" w:rsidRDefault="00F0117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173"/>
    <w:rsid w:val="002C0BF5"/>
    <w:rsid w:val="00AB52E8"/>
    <w:rsid w:val="00B16D3F"/>
    <w:rsid w:val="00E71FC3"/>
    <w:rsid w:val="00EF4813"/>
    <w:rsid w:val="00F01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0D257"/>
  <w15:chartTrackingRefBased/>
  <w15:docId w15:val="{B11488F6-3884-4B56-AD2F-805609926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5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2016-04-25T20:41:00Z</dcterms:created>
  <dcterms:modified xsi:type="dcterms:W3CDTF">2016-12-12T09:03:00Z</dcterms:modified>
</cp:coreProperties>
</file>